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1942B" w14:textId="77777777" w:rsidR="009C29D3" w:rsidRDefault="009C29D3" w:rsidP="009C29D3">
      <w:pPr>
        <w:pStyle w:val="NoSpacing"/>
        <w:tabs>
          <w:tab w:val="left" w:pos="1440"/>
        </w:tabs>
        <w:jc w:val="both"/>
      </w:pPr>
      <w:r>
        <w:rPr>
          <w:u w:val="single"/>
        </w:rPr>
        <w:t>William BADERSBY</w:t>
      </w:r>
      <w:r>
        <w:t xml:space="preserve">       (d.1487-8)</w:t>
      </w:r>
    </w:p>
    <w:p w14:paraId="789DFB73" w14:textId="77777777" w:rsidR="009C29D3" w:rsidRDefault="009C29D3" w:rsidP="009C29D3">
      <w:pPr>
        <w:pStyle w:val="NoSpacing"/>
        <w:tabs>
          <w:tab w:val="left" w:pos="1440"/>
        </w:tabs>
        <w:jc w:val="both"/>
      </w:pPr>
      <w:r>
        <w:t xml:space="preserve">Rector of </w:t>
      </w:r>
      <w:proofErr w:type="spellStart"/>
      <w:r>
        <w:t>Welbury</w:t>
      </w:r>
      <w:proofErr w:type="spellEnd"/>
      <w:r>
        <w:t>, North Riding of Yorkshire.</w:t>
      </w:r>
    </w:p>
    <w:p w14:paraId="5FC47611" w14:textId="77777777" w:rsidR="009C29D3" w:rsidRDefault="009C29D3" w:rsidP="009C29D3">
      <w:pPr>
        <w:pStyle w:val="NoSpacing"/>
        <w:tabs>
          <w:tab w:val="left" w:pos="1440"/>
        </w:tabs>
        <w:jc w:val="both"/>
      </w:pPr>
    </w:p>
    <w:p w14:paraId="0EF25DCB" w14:textId="77777777" w:rsidR="009C29D3" w:rsidRDefault="009C29D3" w:rsidP="009C29D3">
      <w:pPr>
        <w:pStyle w:val="NoSpacing"/>
        <w:tabs>
          <w:tab w:val="left" w:pos="1440"/>
        </w:tabs>
        <w:jc w:val="both"/>
      </w:pPr>
    </w:p>
    <w:p w14:paraId="0304F2A4" w14:textId="77777777" w:rsidR="009C29D3" w:rsidRDefault="009C29D3" w:rsidP="009C29D3">
      <w:pPr>
        <w:pStyle w:val="NoSpacing"/>
        <w:tabs>
          <w:tab w:val="left" w:pos="1440"/>
        </w:tabs>
        <w:jc w:val="both"/>
      </w:pPr>
      <w:r>
        <w:t>15 Jan.1488</w:t>
      </w:r>
      <w:r>
        <w:tab/>
        <w:t>He had died by this date.</w:t>
      </w:r>
    </w:p>
    <w:p w14:paraId="6FDD3266" w14:textId="77777777" w:rsidR="009C29D3" w:rsidRDefault="009C29D3" w:rsidP="009C29D3">
      <w:pPr>
        <w:pStyle w:val="NoSpacing"/>
        <w:ind w:left="720" w:firstLine="720"/>
      </w:pPr>
      <w:r>
        <w:t>(“The Register of Thomas Rotherham, Archbishop of York 1480-1500</w:t>
      </w:r>
    </w:p>
    <w:p w14:paraId="13E3756F" w14:textId="77777777" w:rsidR="009C29D3" w:rsidRDefault="009C29D3" w:rsidP="009C29D3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181CEFFB" w14:textId="77777777" w:rsidR="009C29D3" w:rsidRDefault="009C29D3" w:rsidP="009C29D3">
      <w:pPr>
        <w:pStyle w:val="NoSpacing"/>
        <w:tabs>
          <w:tab w:val="left" w:pos="1440"/>
        </w:tabs>
        <w:jc w:val="both"/>
      </w:pPr>
      <w:r>
        <w:tab/>
        <w:t>p.56).</w:t>
      </w:r>
    </w:p>
    <w:p w14:paraId="292F1CB1" w14:textId="77777777" w:rsidR="009C29D3" w:rsidRDefault="009C29D3" w:rsidP="009C29D3">
      <w:pPr>
        <w:pStyle w:val="NoSpacing"/>
        <w:tabs>
          <w:tab w:val="left" w:pos="1440"/>
        </w:tabs>
        <w:jc w:val="both"/>
      </w:pPr>
    </w:p>
    <w:p w14:paraId="0F6C8819" w14:textId="77777777" w:rsidR="009C29D3" w:rsidRDefault="009C29D3" w:rsidP="009C29D3">
      <w:pPr>
        <w:pStyle w:val="NoSpacing"/>
        <w:tabs>
          <w:tab w:val="left" w:pos="1440"/>
        </w:tabs>
        <w:jc w:val="both"/>
      </w:pPr>
    </w:p>
    <w:p w14:paraId="51ADD9BC" w14:textId="77777777" w:rsidR="009C29D3" w:rsidRDefault="009C29D3" w:rsidP="009C29D3">
      <w:pPr>
        <w:pStyle w:val="NoSpacing"/>
        <w:tabs>
          <w:tab w:val="left" w:pos="1440"/>
        </w:tabs>
        <w:jc w:val="both"/>
      </w:pPr>
      <w:r>
        <w:t>22 February 2020</w:t>
      </w:r>
    </w:p>
    <w:p w14:paraId="4176E052" w14:textId="77777777" w:rsidR="006B2F86" w:rsidRPr="00E71FC3" w:rsidRDefault="009C29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E9562" w14:textId="77777777" w:rsidR="009C29D3" w:rsidRDefault="009C29D3" w:rsidP="00E71FC3">
      <w:pPr>
        <w:spacing w:after="0" w:line="240" w:lineRule="auto"/>
      </w:pPr>
      <w:r>
        <w:separator/>
      </w:r>
    </w:p>
  </w:endnote>
  <w:endnote w:type="continuationSeparator" w:id="0">
    <w:p w14:paraId="01492037" w14:textId="77777777" w:rsidR="009C29D3" w:rsidRDefault="009C29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3295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891B8" w14:textId="77777777" w:rsidR="009C29D3" w:rsidRDefault="009C29D3" w:rsidP="00E71FC3">
      <w:pPr>
        <w:spacing w:after="0" w:line="240" w:lineRule="auto"/>
      </w:pPr>
      <w:r>
        <w:separator/>
      </w:r>
    </w:p>
  </w:footnote>
  <w:footnote w:type="continuationSeparator" w:id="0">
    <w:p w14:paraId="280686BB" w14:textId="77777777" w:rsidR="009C29D3" w:rsidRDefault="009C29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9D3"/>
    <w:rsid w:val="001A7C09"/>
    <w:rsid w:val="00577BD5"/>
    <w:rsid w:val="006A1F77"/>
    <w:rsid w:val="00733BE7"/>
    <w:rsid w:val="009C29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ECA40"/>
  <w15:chartTrackingRefBased/>
  <w15:docId w15:val="{6E88651C-08F4-417C-94A9-2875F1EE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2020-03-05T20:49:00Z</dcterms:created>
  <dcterms:modified xsi:type="dcterms:W3CDTF">2020-03-05T20:50:00Z</dcterms:modified>
</cp:coreProperties>
</file>